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FCE28" w14:textId="77777777" w:rsidR="00D54CE7" w:rsidRDefault="00D54CE7" w:rsidP="00D54C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William MAINWARING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1390 – 1451)</w:t>
      </w:r>
    </w:p>
    <w:p w14:paraId="4604BA82" w14:textId="77777777" w:rsidR="00D54CE7" w:rsidRDefault="00D54CE7" w:rsidP="00D54C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Over </w:t>
      </w:r>
      <w:proofErr w:type="spellStart"/>
      <w:r>
        <w:rPr>
          <w:rFonts w:cs="Times New Roman"/>
          <w:szCs w:val="24"/>
        </w:rPr>
        <w:t>Peover</w:t>
      </w:r>
      <w:proofErr w:type="spellEnd"/>
      <w:r>
        <w:rPr>
          <w:rFonts w:cs="Times New Roman"/>
          <w:szCs w:val="24"/>
        </w:rPr>
        <w:t>, Cheshire.</w:t>
      </w:r>
    </w:p>
    <w:p w14:paraId="3E73EF4F" w14:textId="77777777" w:rsidR="00D54CE7" w:rsidRDefault="00D54CE7" w:rsidP="00D54CE7">
      <w:pPr>
        <w:pStyle w:val="NoSpacing"/>
        <w:rPr>
          <w:rFonts w:cs="Times New Roman"/>
          <w:szCs w:val="24"/>
        </w:rPr>
      </w:pPr>
    </w:p>
    <w:p w14:paraId="00B07AA0" w14:textId="77777777" w:rsidR="00D54CE7" w:rsidRDefault="00D54CE7" w:rsidP="00D54CE7">
      <w:pPr>
        <w:pStyle w:val="NoSpacing"/>
        <w:rPr>
          <w:rFonts w:cs="Times New Roman"/>
          <w:szCs w:val="24"/>
        </w:rPr>
      </w:pPr>
    </w:p>
    <w:p w14:paraId="0D5D0633" w14:textId="77777777" w:rsidR="00D54CE7" w:rsidRDefault="00D54CE7" w:rsidP="00D54C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William Mainwaring and his wife, Mary Davenport.</w:t>
      </w:r>
    </w:p>
    <w:p w14:paraId="44C37D3D" w14:textId="77777777" w:rsidR="00D54CE7" w:rsidRDefault="00D54CE7" w:rsidP="00D54C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1AA860AC" w14:textId="77777777" w:rsidR="00D54CE7" w:rsidRDefault="00D54CE7" w:rsidP="00D54CE7">
      <w:pPr>
        <w:pStyle w:val="NoSpacing"/>
        <w:rPr>
          <w:rFonts w:cs="Times New Roman"/>
          <w:szCs w:val="24"/>
        </w:rPr>
      </w:pPr>
    </w:p>
    <w:p w14:paraId="489157A3" w14:textId="77777777" w:rsidR="00D54CE7" w:rsidRDefault="00D54CE7" w:rsidP="00D54CE7">
      <w:pPr>
        <w:pStyle w:val="NoSpacing"/>
        <w:rPr>
          <w:rFonts w:cs="Times New Roman"/>
          <w:szCs w:val="24"/>
        </w:rPr>
      </w:pPr>
    </w:p>
    <w:p w14:paraId="0ADBE80D" w14:textId="77777777" w:rsidR="00D54CE7" w:rsidRDefault="00D54CE7" w:rsidP="00D54C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Daughter:   Mary(q.v.).   (ibid.)</w:t>
      </w:r>
    </w:p>
    <w:p w14:paraId="3161FA6A" w14:textId="77777777" w:rsidR="00D54CE7" w:rsidRDefault="00D54CE7" w:rsidP="00D54CE7">
      <w:pPr>
        <w:pStyle w:val="NoSpacing"/>
        <w:rPr>
          <w:rFonts w:cs="Times New Roman"/>
          <w:szCs w:val="24"/>
        </w:rPr>
      </w:pPr>
    </w:p>
    <w:p w14:paraId="16D0771F" w14:textId="77777777" w:rsidR="00D54CE7" w:rsidRDefault="00D54CE7" w:rsidP="00D54CE7">
      <w:pPr>
        <w:pStyle w:val="NoSpacing"/>
        <w:rPr>
          <w:rFonts w:cs="Times New Roman"/>
          <w:szCs w:val="24"/>
        </w:rPr>
      </w:pPr>
    </w:p>
    <w:p w14:paraId="5676A618" w14:textId="77777777" w:rsidR="00D54CE7" w:rsidRDefault="00D54CE7" w:rsidP="00D54CE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January 2024</w:t>
      </w:r>
    </w:p>
    <w:p w14:paraId="5414D4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6E9B9" w14:textId="77777777" w:rsidR="00D54CE7" w:rsidRDefault="00D54CE7" w:rsidP="009139A6">
      <w:r>
        <w:separator/>
      </w:r>
    </w:p>
  </w:endnote>
  <w:endnote w:type="continuationSeparator" w:id="0">
    <w:p w14:paraId="2D4DB7E6" w14:textId="77777777" w:rsidR="00D54CE7" w:rsidRDefault="00D54C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9DD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EED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EA1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2476E" w14:textId="77777777" w:rsidR="00D54CE7" w:rsidRDefault="00D54CE7" w:rsidP="009139A6">
      <w:r>
        <w:separator/>
      </w:r>
    </w:p>
  </w:footnote>
  <w:footnote w:type="continuationSeparator" w:id="0">
    <w:p w14:paraId="56F255C4" w14:textId="77777777" w:rsidR="00D54CE7" w:rsidRDefault="00D54C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5B3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08D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54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CE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54CE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F0F00"/>
  <w15:chartTrackingRefBased/>
  <w15:docId w15:val="{017519C5-9417-4A32-9160-33A2BF62F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2024-01-05T21:28:00Z</dcterms:created>
  <dcterms:modified xsi:type="dcterms:W3CDTF">2024-01-05T21:32:00Z</dcterms:modified>
</cp:coreProperties>
</file>